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EB5D0" w14:textId="77777777" w:rsidR="00F73ABD" w:rsidRDefault="00F73ABD" w:rsidP="00F73A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BATEMAN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BB1C0DC" w14:textId="77777777" w:rsidR="00F73ABD" w:rsidRDefault="00F73ABD" w:rsidP="00F73A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, Suffolk. Gentleman.</w:t>
      </w:r>
    </w:p>
    <w:p w14:paraId="3D4078A9" w14:textId="77777777" w:rsidR="00F73ABD" w:rsidRDefault="00F73ABD" w:rsidP="00F73ABD">
      <w:pPr>
        <w:rPr>
          <w:rFonts w:ascii="Times New Roman" w:hAnsi="Times New Roman" w:cs="Times New Roman"/>
        </w:rPr>
      </w:pPr>
    </w:p>
    <w:p w14:paraId="6D61C2D5" w14:textId="77777777" w:rsidR="00F73ABD" w:rsidRDefault="00F73ABD" w:rsidP="00F73ABD">
      <w:pPr>
        <w:rPr>
          <w:rFonts w:ascii="Times New Roman" w:hAnsi="Times New Roman" w:cs="Times New Roman"/>
        </w:rPr>
      </w:pPr>
    </w:p>
    <w:p w14:paraId="5A7C649B" w14:textId="77777777" w:rsidR="00F73ABD" w:rsidRDefault="00F73ABD" w:rsidP="00F73A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Tailboys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712C78A1" w14:textId="77777777" w:rsidR="00F73ABD" w:rsidRDefault="00F73ABD" w:rsidP="00F73A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21CAF06" w14:textId="77777777" w:rsidR="00F73ABD" w:rsidRDefault="00F73ABD" w:rsidP="00F73ABD">
      <w:pPr>
        <w:rPr>
          <w:rFonts w:ascii="Times New Roman" w:hAnsi="Times New Roman" w:cs="Times New Roman"/>
        </w:rPr>
      </w:pPr>
    </w:p>
    <w:p w14:paraId="317360CF" w14:textId="77777777" w:rsidR="00F73ABD" w:rsidRDefault="00F73ABD" w:rsidP="00F73ABD">
      <w:pPr>
        <w:rPr>
          <w:rFonts w:ascii="Times New Roman" w:hAnsi="Times New Roman" w:cs="Times New Roman"/>
        </w:rPr>
      </w:pPr>
    </w:p>
    <w:p w14:paraId="3255A0B2" w14:textId="77777777" w:rsidR="00F73ABD" w:rsidRDefault="00F73ABD" w:rsidP="00F73A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2019</w:t>
      </w:r>
    </w:p>
    <w:p w14:paraId="31B12F9A" w14:textId="77777777" w:rsidR="006B2F86" w:rsidRPr="00E71FC3" w:rsidRDefault="00F73A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BCD2B" w14:textId="77777777" w:rsidR="00F73ABD" w:rsidRDefault="00F73ABD" w:rsidP="00E71FC3">
      <w:r>
        <w:separator/>
      </w:r>
    </w:p>
  </w:endnote>
  <w:endnote w:type="continuationSeparator" w:id="0">
    <w:p w14:paraId="087D915E" w14:textId="77777777" w:rsidR="00F73ABD" w:rsidRDefault="00F73A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679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BEE93" w14:textId="77777777" w:rsidR="00F73ABD" w:rsidRDefault="00F73ABD" w:rsidP="00E71FC3">
      <w:r>
        <w:separator/>
      </w:r>
    </w:p>
  </w:footnote>
  <w:footnote w:type="continuationSeparator" w:id="0">
    <w:p w14:paraId="76E60C55" w14:textId="77777777" w:rsidR="00F73ABD" w:rsidRDefault="00F73A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AB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0DA10"/>
  <w15:chartTrackingRefBased/>
  <w15:docId w15:val="{05F2DF91-BCB4-47F7-8D96-E81AA0DA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A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2019-02-13T21:00:00Z</dcterms:created>
  <dcterms:modified xsi:type="dcterms:W3CDTF">2019-02-13T21:01:00Z</dcterms:modified>
</cp:coreProperties>
</file>